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756BF5" w14:textId="76FAC09F" w:rsidR="006125F1" w:rsidRPr="00C14EDA" w:rsidRDefault="0042191A">
      <w:pPr>
        <w:rPr>
          <w:rFonts w:ascii="Arial" w:hAnsi="Arial" w:cs="Arial"/>
          <w:b/>
          <w:bCs/>
          <w:sz w:val="32"/>
          <w:szCs w:val="32"/>
        </w:rPr>
      </w:pPr>
      <w:r w:rsidRPr="00C14EDA">
        <w:rPr>
          <w:rFonts w:ascii="Arial" w:hAnsi="Arial" w:cs="Arial"/>
          <w:b/>
          <w:bCs/>
          <w:sz w:val="32"/>
          <w:szCs w:val="32"/>
        </w:rPr>
        <w:t xml:space="preserve">Figure </w:t>
      </w:r>
      <w:r w:rsidR="00C14EDA" w:rsidRPr="00C14EDA">
        <w:rPr>
          <w:rFonts w:ascii="Arial" w:hAnsi="Arial" w:cs="Arial"/>
          <w:b/>
          <w:bCs/>
          <w:sz w:val="32"/>
          <w:szCs w:val="32"/>
        </w:rPr>
        <w:t>2 A:</w:t>
      </w:r>
    </w:p>
    <w:p w14:paraId="28A00F6A" w14:textId="77777777" w:rsidR="00C14EDA" w:rsidRDefault="00C14EDA">
      <w:pPr>
        <w:rPr>
          <w:rFonts w:ascii="Arial" w:hAnsi="Arial" w:cs="Arial"/>
        </w:rPr>
      </w:pPr>
    </w:p>
    <w:p w14:paraId="775CDB97" w14:textId="53BF803C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t>pULK1 S555</w:t>
      </w:r>
    </w:p>
    <w:p w14:paraId="386E7FE0" w14:textId="77777777" w:rsidR="00C14EDA" w:rsidRDefault="00C14EDA">
      <w:pPr>
        <w:rPr>
          <w:rFonts w:ascii="Arial" w:hAnsi="Arial" w:cs="Arial"/>
        </w:rPr>
      </w:pPr>
    </w:p>
    <w:p w14:paraId="024A464E" w14:textId="2691118B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45B9AF" wp14:editId="77F098E0">
                <wp:simplePos x="0" y="0"/>
                <wp:positionH relativeFrom="column">
                  <wp:posOffset>1264024</wp:posOffset>
                </wp:positionH>
                <wp:positionV relativeFrom="paragraph">
                  <wp:posOffset>679375</wp:posOffset>
                </wp:positionV>
                <wp:extent cx="2030505" cy="363071"/>
                <wp:effectExtent l="12700" t="12700" r="14605" b="18415"/>
                <wp:wrapNone/>
                <wp:docPr id="59244454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505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A9A62B" id="Rectangle 12" o:spid="_x0000_s1026" style="position:absolute;margin-left:99.55pt;margin-top:53.5pt;width:159.9pt;height:28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409AA00C" wp14:editId="21FCDAE7">
            <wp:extent cx="5943600" cy="4653280"/>
            <wp:effectExtent l="0" t="0" r="0" b="0"/>
            <wp:docPr id="1025491977" name="Picture 2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491977" name="Picture 2" descr="A close-up of a dna test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3516E" w14:textId="283A6710" w:rsidR="00C14EDA" w:rsidRDefault="00C14EDA">
      <w:pPr>
        <w:rPr>
          <w:rFonts w:ascii="Arial" w:hAnsi="Arial" w:cs="Arial"/>
        </w:rPr>
      </w:pPr>
    </w:p>
    <w:p w14:paraId="1C232BDC" w14:textId="23FADF9D" w:rsidR="00C14EDA" w:rsidRDefault="00C14EDA">
      <w:pPr>
        <w:rPr>
          <w:rFonts w:ascii="Arial" w:hAnsi="Arial" w:cs="Arial"/>
        </w:rPr>
      </w:pPr>
    </w:p>
    <w:p w14:paraId="674B4763" w14:textId="1399ABCA" w:rsidR="00C14EDA" w:rsidRDefault="00C14EDA">
      <w:pPr>
        <w:rPr>
          <w:rFonts w:ascii="Arial" w:hAnsi="Arial" w:cs="Arial"/>
        </w:rPr>
      </w:pPr>
    </w:p>
    <w:p w14:paraId="383E110D" w14:textId="35C4E940" w:rsidR="00C14EDA" w:rsidRDefault="00C14EDA">
      <w:pPr>
        <w:rPr>
          <w:rFonts w:ascii="Arial" w:hAnsi="Arial" w:cs="Arial"/>
        </w:rPr>
      </w:pPr>
    </w:p>
    <w:p w14:paraId="491EDCFF" w14:textId="17F8A16A" w:rsidR="00C14EDA" w:rsidRDefault="00C14EDA">
      <w:pPr>
        <w:rPr>
          <w:rFonts w:ascii="Arial" w:hAnsi="Arial" w:cs="Arial"/>
        </w:rPr>
      </w:pPr>
    </w:p>
    <w:p w14:paraId="68143615" w14:textId="6C6422D6" w:rsidR="00C14EDA" w:rsidRDefault="00C14EDA">
      <w:pPr>
        <w:rPr>
          <w:rFonts w:ascii="Arial" w:hAnsi="Arial" w:cs="Arial"/>
        </w:rPr>
      </w:pPr>
    </w:p>
    <w:p w14:paraId="41FA02EC" w14:textId="35505FBD" w:rsidR="00C14EDA" w:rsidRDefault="00C14EDA">
      <w:pPr>
        <w:rPr>
          <w:rFonts w:ascii="Arial" w:hAnsi="Arial" w:cs="Arial"/>
        </w:rPr>
      </w:pPr>
    </w:p>
    <w:p w14:paraId="048D6F72" w14:textId="07A08915" w:rsidR="00C14EDA" w:rsidRDefault="00C14EDA">
      <w:pPr>
        <w:rPr>
          <w:rFonts w:ascii="Arial" w:hAnsi="Arial" w:cs="Arial"/>
        </w:rPr>
      </w:pPr>
    </w:p>
    <w:p w14:paraId="30C69EF5" w14:textId="364B80EE" w:rsidR="00C14EDA" w:rsidRDefault="00C14EDA">
      <w:pPr>
        <w:rPr>
          <w:rFonts w:ascii="Arial" w:hAnsi="Arial" w:cs="Arial"/>
        </w:rPr>
      </w:pPr>
    </w:p>
    <w:p w14:paraId="25AB4AB9" w14:textId="164ACA97" w:rsidR="00C14EDA" w:rsidRDefault="00C14EDA">
      <w:pPr>
        <w:rPr>
          <w:rFonts w:ascii="Arial" w:hAnsi="Arial" w:cs="Arial"/>
        </w:rPr>
      </w:pPr>
    </w:p>
    <w:p w14:paraId="3C2D9102" w14:textId="77777777" w:rsidR="00C14EDA" w:rsidRDefault="00C14EDA">
      <w:pPr>
        <w:rPr>
          <w:rFonts w:ascii="Arial" w:hAnsi="Arial" w:cs="Arial"/>
        </w:rPr>
      </w:pPr>
    </w:p>
    <w:p w14:paraId="74EB58A6" w14:textId="77777777" w:rsidR="00C14EDA" w:rsidRDefault="00C14EDA">
      <w:pPr>
        <w:rPr>
          <w:rFonts w:ascii="Arial" w:hAnsi="Arial" w:cs="Arial"/>
        </w:rPr>
      </w:pPr>
    </w:p>
    <w:p w14:paraId="4864CD1E" w14:textId="256903DC" w:rsidR="00C14EDA" w:rsidRDefault="00C14EDA">
      <w:pPr>
        <w:rPr>
          <w:rFonts w:ascii="Arial" w:hAnsi="Arial" w:cs="Arial"/>
        </w:rPr>
      </w:pPr>
    </w:p>
    <w:p w14:paraId="3B4B9714" w14:textId="77777777" w:rsidR="00C14EDA" w:rsidRDefault="00C14EDA">
      <w:pPr>
        <w:rPr>
          <w:rFonts w:ascii="Arial" w:hAnsi="Arial" w:cs="Arial"/>
        </w:rPr>
      </w:pPr>
    </w:p>
    <w:p w14:paraId="50E89574" w14:textId="51760EC2" w:rsidR="00C14EDA" w:rsidRDefault="00C14EDA">
      <w:pPr>
        <w:rPr>
          <w:rFonts w:ascii="Arial" w:hAnsi="Arial" w:cs="Arial"/>
        </w:rPr>
      </w:pPr>
    </w:p>
    <w:p w14:paraId="598AFAFC" w14:textId="4FE600C0" w:rsidR="00C14EDA" w:rsidRDefault="00C14EDA">
      <w:pPr>
        <w:rPr>
          <w:rFonts w:ascii="Arial" w:hAnsi="Arial" w:cs="Arial"/>
        </w:rPr>
      </w:pPr>
    </w:p>
    <w:p w14:paraId="0711A591" w14:textId="50EA6AA2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PULK1 S757</w:t>
      </w:r>
    </w:p>
    <w:p w14:paraId="4DE1F64F" w14:textId="30B33B21" w:rsidR="00C14EDA" w:rsidRDefault="00C14EDA">
      <w:pPr>
        <w:rPr>
          <w:rFonts w:ascii="Arial" w:hAnsi="Arial" w:cs="Arial"/>
        </w:rPr>
      </w:pPr>
    </w:p>
    <w:p w14:paraId="1F80FE79" w14:textId="30993971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28B2FE" wp14:editId="1A31A309">
                <wp:simplePos x="0" y="0"/>
                <wp:positionH relativeFrom="column">
                  <wp:posOffset>1455719</wp:posOffset>
                </wp:positionH>
                <wp:positionV relativeFrom="paragraph">
                  <wp:posOffset>338268</wp:posOffset>
                </wp:positionV>
                <wp:extent cx="2030505" cy="363071"/>
                <wp:effectExtent l="12700" t="12700" r="14605" b="18415"/>
                <wp:wrapNone/>
                <wp:docPr id="408343179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505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C1274D" id="Rectangle 12" o:spid="_x0000_s1026" style="position:absolute;margin-left:114.6pt;margin-top:26.65pt;width:159.9pt;height:28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65CABF87" wp14:editId="30258721">
            <wp:extent cx="3517900" cy="4559300"/>
            <wp:effectExtent l="0" t="0" r="0" b="0"/>
            <wp:docPr id="1929782801" name="Picture 3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782801" name="Picture 3" descr="A close-up of a dna test&#10;&#10;Description automatically generated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7900" cy="455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A4F84" w14:textId="17C13DCD" w:rsidR="00C14EDA" w:rsidRDefault="00C14EDA">
      <w:pPr>
        <w:rPr>
          <w:rFonts w:ascii="Arial" w:hAnsi="Arial" w:cs="Arial"/>
        </w:rPr>
      </w:pPr>
    </w:p>
    <w:p w14:paraId="6F09D44C" w14:textId="42188F77" w:rsidR="00C14EDA" w:rsidRDefault="00C14EDA">
      <w:pPr>
        <w:rPr>
          <w:rFonts w:ascii="Arial" w:hAnsi="Arial" w:cs="Arial"/>
        </w:rPr>
      </w:pPr>
    </w:p>
    <w:p w14:paraId="2C601A79" w14:textId="18491257" w:rsidR="00C14EDA" w:rsidRDefault="00C14EDA">
      <w:pPr>
        <w:rPr>
          <w:rFonts w:ascii="Arial" w:hAnsi="Arial" w:cs="Arial"/>
        </w:rPr>
      </w:pPr>
    </w:p>
    <w:p w14:paraId="3A5B9613" w14:textId="0B37A09D" w:rsidR="00C14EDA" w:rsidRDefault="00C14EDA">
      <w:pPr>
        <w:rPr>
          <w:rFonts w:ascii="Arial" w:hAnsi="Arial" w:cs="Arial"/>
        </w:rPr>
      </w:pPr>
    </w:p>
    <w:p w14:paraId="1B82D6A2" w14:textId="2828B0E4" w:rsidR="00C14EDA" w:rsidRDefault="00C14EDA">
      <w:pPr>
        <w:rPr>
          <w:rFonts w:ascii="Arial" w:hAnsi="Arial" w:cs="Arial"/>
        </w:rPr>
      </w:pPr>
    </w:p>
    <w:p w14:paraId="5175F383" w14:textId="0BCE3ED2" w:rsidR="00C14EDA" w:rsidRDefault="00C14EDA">
      <w:pPr>
        <w:rPr>
          <w:rFonts w:ascii="Arial" w:hAnsi="Arial" w:cs="Arial"/>
        </w:rPr>
      </w:pPr>
    </w:p>
    <w:p w14:paraId="21D5291D" w14:textId="68E629F1" w:rsidR="00C14EDA" w:rsidRDefault="00C14EDA">
      <w:pPr>
        <w:rPr>
          <w:rFonts w:ascii="Arial" w:hAnsi="Arial" w:cs="Arial"/>
        </w:rPr>
      </w:pPr>
    </w:p>
    <w:p w14:paraId="0251E79B" w14:textId="77777777" w:rsidR="00C14EDA" w:rsidRDefault="00C14EDA">
      <w:pPr>
        <w:rPr>
          <w:rFonts w:ascii="Arial" w:hAnsi="Arial" w:cs="Arial"/>
        </w:rPr>
      </w:pPr>
    </w:p>
    <w:p w14:paraId="6F116AC3" w14:textId="32D3D02B" w:rsidR="00C14EDA" w:rsidRDefault="00C14EDA">
      <w:pPr>
        <w:rPr>
          <w:rFonts w:ascii="Arial" w:hAnsi="Arial" w:cs="Arial"/>
        </w:rPr>
      </w:pPr>
    </w:p>
    <w:p w14:paraId="5FCCF494" w14:textId="3422DAAF" w:rsidR="00C14EDA" w:rsidRDefault="00C14EDA">
      <w:pPr>
        <w:rPr>
          <w:rFonts w:ascii="Arial" w:hAnsi="Arial" w:cs="Arial"/>
        </w:rPr>
      </w:pPr>
    </w:p>
    <w:p w14:paraId="3EAC42D5" w14:textId="77777777" w:rsidR="00C14EDA" w:rsidRDefault="00C14EDA">
      <w:pPr>
        <w:rPr>
          <w:rFonts w:ascii="Arial" w:hAnsi="Arial" w:cs="Arial"/>
        </w:rPr>
      </w:pPr>
    </w:p>
    <w:p w14:paraId="40D56A67" w14:textId="07CA9042" w:rsidR="00C14EDA" w:rsidRDefault="00C14EDA">
      <w:pPr>
        <w:rPr>
          <w:rFonts w:ascii="Arial" w:hAnsi="Arial" w:cs="Arial"/>
        </w:rPr>
      </w:pPr>
    </w:p>
    <w:p w14:paraId="332AFE7A" w14:textId="77777777" w:rsidR="00C14EDA" w:rsidRDefault="00C14EDA">
      <w:pPr>
        <w:rPr>
          <w:rFonts w:ascii="Arial" w:hAnsi="Arial" w:cs="Arial"/>
        </w:rPr>
      </w:pPr>
    </w:p>
    <w:p w14:paraId="0195F47C" w14:textId="77777777" w:rsidR="00C14EDA" w:rsidRDefault="00C14EDA">
      <w:pPr>
        <w:rPr>
          <w:rFonts w:ascii="Arial" w:hAnsi="Arial" w:cs="Arial"/>
        </w:rPr>
      </w:pPr>
    </w:p>
    <w:p w14:paraId="17CFBC38" w14:textId="146568FC" w:rsidR="00C14EDA" w:rsidRDefault="00C14EDA">
      <w:pPr>
        <w:rPr>
          <w:rFonts w:ascii="Arial" w:hAnsi="Arial" w:cs="Arial"/>
        </w:rPr>
      </w:pPr>
    </w:p>
    <w:p w14:paraId="6B988DBF" w14:textId="0AD311C5" w:rsidR="00C14EDA" w:rsidRDefault="00C14EDA">
      <w:pPr>
        <w:rPr>
          <w:rFonts w:ascii="Arial" w:hAnsi="Arial" w:cs="Arial"/>
        </w:rPr>
      </w:pPr>
    </w:p>
    <w:p w14:paraId="71914F12" w14:textId="77777777" w:rsidR="00C14EDA" w:rsidRDefault="00C14EDA">
      <w:pPr>
        <w:rPr>
          <w:rFonts w:ascii="Arial" w:hAnsi="Arial" w:cs="Arial"/>
        </w:rPr>
      </w:pPr>
    </w:p>
    <w:p w14:paraId="249C7F43" w14:textId="28A3FBA2" w:rsidR="00C14EDA" w:rsidRDefault="00C14EDA">
      <w:pPr>
        <w:rPr>
          <w:rFonts w:ascii="Arial" w:hAnsi="Arial" w:cs="Arial"/>
        </w:rPr>
      </w:pPr>
    </w:p>
    <w:p w14:paraId="006095DB" w14:textId="63449A33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ULK1</w:t>
      </w:r>
    </w:p>
    <w:p w14:paraId="46F3A445" w14:textId="2763E803" w:rsidR="00C14EDA" w:rsidRDefault="00C14EDA">
      <w:pPr>
        <w:rPr>
          <w:rFonts w:ascii="Arial" w:hAnsi="Arial" w:cs="Arial"/>
        </w:rPr>
      </w:pPr>
    </w:p>
    <w:p w14:paraId="547DB111" w14:textId="4FC507EF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C83E8C" wp14:editId="2FE182B0">
                <wp:simplePos x="0" y="0"/>
                <wp:positionH relativeFrom="column">
                  <wp:posOffset>903642</wp:posOffset>
                </wp:positionH>
                <wp:positionV relativeFrom="paragraph">
                  <wp:posOffset>136189</wp:posOffset>
                </wp:positionV>
                <wp:extent cx="2030505" cy="363071"/>
                <wp:effectExtent l="12700" t="12700" r="14605" b="18415"/>
                <wp:wrapNone/>
                <wp:docPr id="1814947126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505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6F7BA6" id="Rectangle 12" o:spid="_x0000_s1026" style="position:absolute;margin-left:71.15pt;margin-top:10.7pt;width:159.9pt;height:28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0B6122E3" wp14:editId="703A8ECA">
            <wp:extent cx="3175000" cy="4559300"/>
            <wp:effectExtent l="0" t="0" r="0" b="0"/>
            <wp:docPr id="2051145751" name="Picture 4" descr="A close-up of a d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145751" name="Picture 4" descr="A close-up of a dna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455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DF3F" w14:textId="77777777" w:rsidR="00C14EDA" w:rsidRDefault="00C14EDA">
      <w:pPr>
        <w:rPr>
          <w:rFonts w:ascii="Arial" w:hAnsi="Arial" w:cs="Arial"/>
        </w:rPr>
      </w:pPr>
    </w:p>
    <w:p w14:paraId="5F2D606B" w14:textId="21E482F6" w:rsidR="00C14EDA" w:rsidRDefault="00C14EDA">
      <w:pPr>
        <w:rPr>
          <w:rFonts w:ascii="Arial" w:hAnsi="Arial" w:cs="Arial"/>
        </w:rPr>
      </w:pPr>
    </w:p>
    <w:p w14:paraId="1D1F1ED6" w14:textId="77777777" w:rsidR="00C14EDA" w:rsidRDefault="00C14EDA">
      <w:pPr>
        <w:rPr>
          <w:rFonts w:ascii="Arial" w:hAnsi="Arial" w:cs="Arial"/>
        </w:rPr>
      </w:pPr>
    </w:p>
    <w:p w14:paraId="5BFCA90B" w14:textId="19F138E5" w:rsidR="00C14EDA" w:rsidRDefault="00C14EDA">
      <w:pPr>
        <w:rPr>
          <w:rFonts w:ascii="Arial" w:hAnsi="Arial" w:cs="Arial"/>
        </w:rPr>
      </w:pPr>
    </w:p>
    <w:p w14:paraId="721CD8A2" w14:textId="77777777" w:rsidR="00C14EDA" w:rsidRDefault="00C14EDA">
      <w:pPr>
        <w:rPr>
          <w:rFonts w:ascii="Arial" w:hAnsi="Arial" w:cs="Arial"/>
        </w:rPr>
      </w:pPr>
    </w:p>
    <w:p w14:paraId="08EE741E" w14:textId="5435D647" w:rsidR="00C14EDA" w:rsidRDefault="00C14EDA">
      <w:pPr>
        <w:rPr>
          <w:rFonts w:ascii="Arial" w:hAnsi="Arial" w:cs="Arial"/>
        </w:rPr>
      </w:pPr>
    </w:p>
    <w:p w14:paraId="187294C0" w14:textId="45F74D67" w:rsidR="00C14EDA" w:rsidRDefault="00C14EDA">
      <w:pPr>
        <w:rPr>
          <w:rFonts w:ascii="Arial" w:hAnsi="Arial" w:cs="Arial"/>
        </w:rPr>
      </w:pPr>
    </w:p>
    <w:p w14:paraId="55459807" w14:textId="6AADA3C1" w:rsidR="00C14EDA" w:rsidRDefault="00C14EDA">
      <w:pPr>
        <w:rPr>
          <w:rFonts w:ascii="Arial" w:hAnsi="Arial" w:cs="Arial"/>
        </w:rPr>
      </w:pPr>
    </w:p>
    <w:p w14:paraId="3D47DA57" w14:textId="04152965" w:rsidR="00C14EDA" w:rsidRDefault="00C14EDA">
      <w:pPr>
        <w:rPr>
          <w:rFonts w:ascii="Arial" w:hAnsi="Arial" w:cs="Arial"/>
        </w:rPr>
      </w:pPr>
    </w:p>
    <w:p w14:paraId="1BFDB7CB" w14:textId="78048BC8" w:rsidR="00C14EDA" w:rsidRDefault="00C14EDA">
      <w:pPr>
        <w:rPr>
          <w:rFonts w:ascii="Arial" w:hAnsi="Arial" w:cs="Arial"/>
        </w:rPr>
      </w:pPr>
    </w:p>
    <w:p w14:paraId="36443060" w14:textId="49007C0A" w:rsidR="00C14EDA" w:rsidRDefault="00C14EDA">
      <w:pPr>
        <w:rPr>
          <w:rFonts w:ascii="Arial" w:hAnsi="Arial" w:cs="Arial"/>
        </w:rPr>
      </w:pPr>
    </w:p>
    <w:p w14:paraId="425075C1" w14:textId="2BF1B3AD" w:rsidR="00C14EDA" w:rsidRDefault="00C14EDA">
      <w:pPr>
        <w:rPr>
          <w:rFonts w:ascii="Arial" w:hAnsi="Arial" w:cs="Arial"/>
        </w:rPr>
      </w:pPr>
    </w:p>
    <w:p w14:paraId="71173A11" w14:textId="65BC9790" w:rsidR="00C14EDA" w:rsidRDefault="00C14EDA">
      <w:pPr>
        <w:rPr>
          <w:rFonts w:ascii="Arial" w:hAnsi="Arial" w:cs="Arial"/>
        </w:rPr>
      </w:pPr>
    </w:p>
    <w:p w14:paraId="72C92150" w14:textId="4EFA496A" w:rsidR="00C14EDA" w:rsidRDefault="00C14EDA">
      <w:pPr>
        <w:rPr>
          <w:rFonts w:ascii="Arial" w:hAnsi="Arial" w:cs="Arial"/>
        </w:rPr>
      </w:pPr>
    </w:p>
    <w:p w14:paraId="652632B1" w14:textId="2C6D622A" w:rsidR="00C14EDA" w:rsidRDefault="00C14EDA">
      <w:pPr>
        <w:rPr>
          <w:rFonts w:ascii="Arial" w:hAnsi="Arial" w:cs="Arial"/>
        </w:rPr>
      </w:pPr>
    </w:p>
    <w:p w14:paraId="3FEE5191" w14:textId="77777777" w:rsidR="00C14EDA" w:rsidRDefault="00C14EDA">
      <w:pPr>
        <w:rPr>
          <w:rFonts w:ascii="Arial" w:hAnsi="Arial" w:cs="Arial"/>
        </w:rPr>
      </w:pPr>
    </w:p>
    <w:p w14:paraId="2859FBBE" w14:textId="77777777" w:rsidR="00C14EDA" w:rsidRDefault="00C14EDA">
      <w:pPr>
        <w:rPr>
          <w:rFonts w:ascii="Arial" w:hAnsi="Arial" w:cs="Arial"/>
        </w:rPr>
      </w:pPr>
    </w:p>
    <w:p w14:paraId="7C4678FB" w14:textId="4817158C" w:rsidR="00C14EDA" w:rsidRDefault="00C14EDA">
      <w:pPr>
        <w:rPr>
          <w:rFonts w:ascii="Arial" w:hAnsi="Arial" w:cs="Arial"/>
        </w:rPr>
      </w:pPr>
    </w:p>
    <w:p w14:paraId="65C94CF5" w14:textId="7E907E91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HA</w:t>
      </w:r>
    </w:p>
    <w:p w14:paraId="4C86E509" w14:textId="3065C73D" w:rsidR="00C14EDA" w:rsidRDefault="00C14EDA">
      <w:pPr>
        <w:rPr>
          <w:rFonts w:ascii="Arial" w:hAnsi="Arial" w:cs="Arial"/>
        </w:rPr>
      </w:pPr>
    </w:p>
    <w:p w14:paraId="1311147C" w14:textId="15FE57E5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25A6E1" wp14:editId="3ECE0006">
                <wp:simplePos x="0" y="0"/>
                <wp:positionH relativeFrom="column">
                  <wp:posOffset>1464982</wp:posOffset>
                </wp:positionH>
                <wp:positionV relativeFrom="paragraph">
                  <wp:posOffset>1410298</wp:posOffset>
                </wp:positionV>
                <wp:extent cx="4478618" cy="552076"/>
                <wp:effectExtent l="12700" t="12700" r="17780" b="6985"/>
                <wp:wrapNone/>
                <wp:docPr id="1933985516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8618" cy="55207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A30D7" id="Rectangle 12" o:spid="_x0000_s1026" style="position:absolute;margin-left:115.35pt;margin-top:111.05pt;width:352.65pt;height:43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3A602D27" wp14:editId="25FEF87C">
            <wp:extent cx="5943600" cy="2822575"/>
            <wp:effectExtent l="0" t="0" r="0" b="0"/>
            <wp:docPr id="1393666186" name="Picture 5" descr="A grey rectangular object with a black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666186" name="Picture 5" descr="A grey rectangular object with a black line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1E46A" w14:textId="7F51D4F7" w:rsidR="00C14EDA" w:rsidRDefault="00C14EDA">
      <w:pPr>
        <w:rPr>
          <w:rFonts w:ascii="Arial" w:hAnsi="Arial" w:cs="Arial"/>
        </w:rPr>
      </w:pPr>
    </w:p>
    <w:p w14:paraId="21994A10" w14:textId="77777777" w:rsidR="00C14EDA" w:rsidRDefault="00C14EDA">
      <w:pPr>
        <w:rPr>
          <w:rFonts w:ascii="Arial" w:hAnsi="Arial" w:cs="Arial"/>
        </w:rPr>
      </w:pPr>
    </w:p>
    <w:p w14:paraId="71412C4D" w14:textId="77777777" w:rsidR="00C14EDA" w:rsidRDefault="00C14EDA">
      <w:pPr>
        <w:rPr>
          <w:rFonts w:ascii="Arial" w:hAnsi="Arial" w:cs="Arial"/>
        </w:rPr>
      </w:pPr>
    </w:p>
    <w:p w14:paraId="731335AF" w14:textId="77777777" w:rsidR="00C14EDA" w:rsidRDefault="00C14EDA">
      <w:pPr>
        <w:rPr>
          <w:rFonts w:ascii="Arial" w:hAnsi="Arial" w:cs="Arial"/>
        </w:rPr>
      </w:pPr>
    </w:p>
    <w:p w14:paraId="5C108D51" w14:textId="321AADA5" w:rsidR="00C14EDA" w:rsidRDefault="00C14EDA">
      <w:pPr>
        <w:rPr>
          <w:rFonts w:ascii="Arial" w:hAnsi="Arial" w:cs="Arial"/>
        </w:rPr>
      </w:pPr>
    </w:p>
    <w:p w14:paraId="5FB91EE1" w14:textId="77777777" w:rsidR="00C14EDA" w:rsidRDefault="00C14EDA">
      <w:pPr>
        <w:rPr>
          <w:rFonts w:ascii="Arial" w:hAnsi="Arial" w:cs="Arial"/>
        </w:rPr>
      </w:pPr>
    </w:p>
    <w:p w14:paraId="1B06A673" w14:textId="3C3358CF" w:rsidR="00C14EDA" w:rsidRDefault="00C14EDA">
      <w:pPr>
        <w:rPr>
          <w:rFonts w:ascii="Arial" w:hAnsi="Arial" w:cs="Arial"/>
        </w:rPr>
      </w:pPr>
    </w:p>
    <w:p w14:paraId="64C8CF28" w14:textId="77777777" w:rsidR="00C14EDA" w:rsidRDefault="00C14EDA">
      <w:pPr>
        <w:rPr>
          <w:rFonts w:ascii="Arial" w:hAnsi="Arial" w:cs="Arial"/>
        </w:rPr>
      </w:pPr>
    </w:p>
    <w:p w14:paraId="1543D65A" w14:textId="77777777" w:rsidR="00C14EDA" w:rsidRDefault="00C14EDA">
      <w:pPr>
        <w:rPr>
          <w:rFonts w:ascii="Arial" w:hAnsi="Arial" w:cs="Arial"/>
        </w:rPr>
      </w:pPr>
    </w:p>
    <w:p w14:paraId="4A81826E" w14:textId="77777777" w:rsidR="00C14EDA" w:rsidRDefault="00C14EDA">
      <w:pPr>
        <w:rPr>
          <w:rFonts w:ascii="Arial" w:hAnsi="Arial" w:cs="Arial"/>
        </w:rPr>
      </w:pPr>
    </w:p>
    <w:p w14:paraId="68711048" w14:textId="2133C0E3" w:rsidR="00C14EDA" w:rsidRDefault="00C14EDA">
      <w:pPr>
        <w:rPr>
          <w:rFonts w:ascii="Arial" w:hAnsi="Arial" w:cs="Arial"/>
        </w:rPr>
      </w:pPr>
    </w:p>
    <w:p w14:paraId="63A9D498" w14:textId="77777777" w:rsidR="00C14EDA" w:rsidRDefault="00C14EDA">
      <w:pPr>
        <w:rPr>
          <w:rFonts w:ascii="Arial" w:hAnsi="Arial" w:cs="Arial"/>
        </w:rPr>
      </w:pPr>
    </w:p>
    <w:p w14:paraId="1003F3A4" w14:textId="77777777" w:rsidR="00C14EDA" w:rsidRDefault="00C14EDA">
      <w:pPr>
        <w:rPr>
          <w:rFonts w:ascii="Arial" w:hAnsi="Arial" w:cs="Arial"/>
        </w:rPr>
      </w:pPr>
    </w:p>
    <w:p w14:paraId="4A65439A" w14:textId="77777777" w:rsidR="00C14EDA" w:rsidRDefault="00C14EDA">
      <w:pPr>
        <w:rPr>
          <w:rFonts w:ascii="Arial" w:hAnsi="Arial" w:cs="Arial"/>
        </w:rPr>
      </w:pPr>
    </w:p>
    <w:p w14:paraId="7764246A" w14:textId="2181322B" w:rsidR="00C14EDA" w:rsidRDefault="00C14EDA">
      <w:pPr>
        <w:rPr>
          <w:rFonts w:ascii="Arial" w:hAnsi="Arial" w:cs="Arial"/>
        </w:rPr>
      </w:pPr>
    </w:p>
    <w:p w14:paraId="430AFC75" w14:textId="77777777" w:rsidR="00C14EDA" w:rsidRDefault="00C14EDA">
      <w:pPr>
        <w:rPr>
          <w:rFonts w:ascii="Arial" w:hAnsi="Arial" w:cs="Arial"/>
        </w:rPr>
      </w:pPr>
    </w:p>
    <w:p w14:paraId="3BF99087" w14:textId="252A8C5B" w:rsidR="00C14EDA" w:rsidRDefault="00C14EDA">
      <w:pPr>
        <w:rPr>
          <w:rFonts w:ascii="Arial" w:hAnsi="Arial" w:cs="Arial"/>
        </w:rPr>
      </w:pPr>
    </w:p>
    <w:p w14:paraId="25E2DE79" w14:textId="2DDDEB96" w:rsidR="00C14EDA" w:rsidRDefault="00C14EDA">
      <w:pPr>
        <w:rPr>
          <w:rFonts w:ascii="Arial" w:hAnsi="Arial" w:cs="Arial"/>
        </w:rPr>
      </w:pPr>
    </w:p>
    <w:p w14:paraId="6B537C32" w14:textId="77777777" w:rsidR="00C14EDA" w:rsidRDefault="00C14EDA">
      <w:pPr>
        <w:rPr>
          <w:rFonts w:ascii="Arial" w:hAnsi="Arial" w:cs="Arial"/>
        </w:rPr>
      </w:pPr>
    </w:p>
    <w:p w14:paraId="65FA59AC" w14:textId="14C85B13" w:rsidR="00C14EDA" w:rsidRDefault="00C14EDA">
      <w:pPr>
        <w:rPr>
          <w:rFonts w:ascii="Arial" w:hAnsi="Arial" w:cs="Arial"/>
        </w:rPr>
      </w:pPr>
    </w:p>
    <w:p w14:paraId="01BE7077" w14:textId="46E1785E" w:rsidR="00C14EDA" w:rsidRDefault="00C14EDA">
      <w:pPr>
        <w:rPr>
          <w:rFonts w:ascii="Arial" w:hAnsi="Arial" w:cs="Arial"/>
        </w:rPr>
      </w:pPr>
    </w:p>
    <w:p w14:paraId="031E5B05" w14:textId="37A6038B" w:rsidR="00C14EDA" w:rsidRDefault="00C14EDA">
      <w:pPr>
        <w:rPr>
          <w:rFonts w:ascii="Arial" w:hAnsi="Arial" w:cs="Arial"/>
        </w:rPr>
      </w:pPr>
    </w:p>
    <w:p w14:paraId="30336DDE" w14:textId="54F4CAC8" w:rsidR="00C14EDA" w:rsidRDefault="00C14EDA">
      <w:pPr>
        <w:rPr>
          <w:rFonts w:ascii="Arial" w:hAnsi="Arial" w:cs="Arial"/>
        </w:rPr>
      </w:pPr>
    </w:p>
    <w:p w14:paraId="751174E2" w14:textId="2097D2CD" w:rsidR="00C14EDA" w:rsidRDefault="00C14EDA">
      <w:pPr>
        <w:rPr>
          <w:rFonts w:ascii="Arial" w:hAnsi="Arial" w:cs="Arial"/>
        </w:rPr>
      </w:pPr>
    </w:p>
    <w:p w14:paraId="474074F8" w14:textId="07E55F65" w:rsidR="00C14EDA" w:rsidRDefault="00C14EDA">
      <w:pPr>
        <w:rPr>
          <w:rFonts w:ascii="Arial" w:hAnsi="Arial" w:cs="Arial"/>
        </w:rPr>
      </w:pPr>
    </w:p>
    <w:p w14:paraId="7A71BFFD" w14:textId="77777777" w:rsidR="00C14EDA" w:rsidRDefault="00C14EDA">
      <w:pPr>
        <w:rPr>
          <w:rFonts w:ascii="Arial" w:hAnsi="Arial" w:cs="Arial"/>
        </w:rPr>
      </w:pPr>
    </w:p>
    <w:p w14:paraId="25E0EE46" w14:textId="5C3D4F63" w:rsidR="00C14EDA" w:rsidRDefault="00C14EDA">
      <w:pPr>
        <w:rPr>
          <w:rFonts w:ascii="Arial" w:hAnsi="Arial" w:cs="Arial"/>
        </w:rPr>
      </w:pPr>
    </w:p>
    <w:p w14:paraId="476DF184" w14:textId="56C74EFB" w:rsidR="00C14EDA" w:rsidRDefault="00C14EDA">
      <w:pPr>
        <w:rPr>
          <w:rFonts w:ascii="Arial" w:hAnsi="Arial" w:cs="Arial"/>
        </w:rPr>
      </w:pPr>
    </w:p>
    <w:p w14:paraId="294D8143" w14:textId="7D2687A7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B-actin </w:t>
      </w:r>
    </w:p>
    <w:p w14:paraId="6A5EA701" w14:textId="77777777" w:rsidR="00C14EDA" w:rsidRDefault="00C14EDA">
      <w:pPr>
        <w:rPr>
          <w:rFonts w:ascii="Arial" w:hAnsi="Arial" w:cs="Arial"/>
        </w:rPr>
      </w:pPr>
    </w:p>
    <w:p w14:paraId="5D89031E" w14:textId="775A7FB4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9061BE9" wp14:editId="40F54DC6">
                <wp:simplePos x="0" y="0"/>
                <wp:positionH relativeFrom="column">
                  <wp:posOffset>550582</wp:posOffset>
                </wp:positionH>
                <wp:positionV relativeFrom="paragraph">
                  <wp:posOffset>1800262</wp:posOffset>
                </wp:positionV>
                <wp:extent cx="2138830" cy="363071"/>
                <wp:effectExtent l="12700" t="12700" r="7620" b="18415"/>
                <wp:wrapNone/>
                <wp:docPr id="326706506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8830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574E073" id="Rectangle 12" o:spid="_x0000_s1026" style="position:absolute;margin-left:43.35pt;margin-top:141.75pt;width:168.4pt;height:28.6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548A00F7" wp14:editId="425F3F57">
            <wp:extent cx="3175000" cy="4559300"/>
            <wp:effectExtent l="0" t="0" r="0" b="0"/>
            <wp:docPr id="1000909210" name="Picture 6" descr="A black and white photo of a dna stra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09210" name="Picture 6" descr="A black and white photo of a dna strand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455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605D3" w14:textId="761B757D" w:rsidR="00C14EDA" w:rsidRDefault="00C14EDA">
      <w:pPr>
        <w:rPr>
          <w:rFonts w:ascii="Arial" w:hAnsi="Arial" w:cs="Arial"/>
        </w:rPr>
      </w:pPr>
    </w:p>
    <w:p w14:paraId="5DB4ED35" w14:textId="074BDACD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058FC74D" w14:textId="5541F50C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0A15F1F4" w14:textId="7F8B5B29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38B20385" w14:textId="4ED16791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003F57DD" w14:textId="0A363CAA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24F69016" w14:textId="3EDD128E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4F7AB3A0" w14:textId="2D1E62CE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78A72FCE" w14:textId="59390684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36E41D3F" w14:textId="77777777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647412C1" w14:textId="77777777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2B1674AB" w14:textId="297D56B6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1F3EFC62" w14:textId="77777777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1234786E" w14:textId="0F50F5AF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4D9E23C1" w14:textId="6C03406C" w:rsidR="00C14EDA" w:rsidRDefault="00C14EDA">
      <w:pPr>
        <w:rPr>
          <w:rFonts w:ascii="Arial" w:hAnsi="Arial" w:cs="Arial"/>
          <w:b/>
          <w:bCs/>
          <w:sz w:val="32"/>
          <w:szCs w:val="32"/>
        </w:rPr>
      </w:pPr>
      <w:r w:rsidRPr="00C14EDA">
        <w:rPr>
          <w:rFonts w:ascii="Arial" w:hAnsi="Arial" w:cs="Arial"/>
          <w:b/>
          <w:bCs/>
          <w:sz w:val="32"/>
          <w:szCs w:val="32"/>
        </w:rPr>
        <w:lastRenderedPageBreak/>
        <w:t>Figure 2 B</w:t>
      </w:r>
    </w:p>
    <w:p w14:paraId="377D8E3F" w14:textId="2647FD7D" w:rsidR="00C14EDA" w:rsidRDefault="00C14EDA">
      <w:pPr>
        <w:rPr>
          <w:rFonts w:ascii="Arial" w:hAnsi="Arial" w:cs="Arial"/>
          <w:b/>
          <w:bCs/>
          <w:sz w:val="32"/>
          <w:szCs w:val="32"/>
        </w:rPr>
      </w:pPr>
    </w:p>
    <w:p w14:paraId="771B0C11" w14:textId="05A40E3D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t>pULK1 S555</w:t>
      </w:r>
    </w:p>
    <w:p w14:paraId="5BF16909" w14:textId="01863F54" w:rsidR="00C14EDA" w:rsidRDefault="00C14EDA">
      <w:pPr>
        <w:rPr>
          <w:rFonts w:ascii="Arial" w:hAnsi="Arial" w:cs="Arial"/>
        </w:rPr>
      </w:pPr>
    </w:p>
    <w:p w14:paraId="4F855432" w14:textId="01C15334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AED72E1" wp14:editId="374CCAD7">
                <wp:simplePos x="0" y="0"/>
                <wp:positionH relativeFrom="column">
                  <wp:posOffset>1626235</wp:posOffset>
                </wp:positionH>
                <wp:positionV relativeFrom="paragraph">
                  <wp:posOffset>900318</wp:posOffset>
                </wp:positionV>
                <wp:extent cx="3066676" cy="363071"/>
                <wp:effectExtent l="12700" t="12700" r="6985" b="18415"/>
                <wp:wrapNone/>
                <wp:docPr id="638859870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6676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FA225D" id="Rectangle 12" o:spid="_x0000_s1026" style="position:absolute;margin-left:128.05pt;margin-top:70.9pt;width:241.45pt;height:28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5C021242" wp14:editId="644AE7F2">
            <wp:extent cx="5943600" cy="1923415"/>
            <wp:effectExtent l="0" t="0" r="0" b="0"/>
            <wp:docPr id="1108899519" name="Picture 7" descr="A close-up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899519" name="Picture 7" descr="A close-up of a test tub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AE503" w14:textId="77777777" w:rsidR="00C14EDA" w:rsidRDefault="00C14EDA">
      <w:pPr>
        <w:rPr>
          <w:rFonts w:ascii="Arial" w:hAnsi="Arial" w:cs="Arial"/>
        </w:rPr>
      </w:pPr>
    </w:p>
    <w:p w14:paraId="47561096" w14:textId="6310BA7D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t>pULK1 S757</w:t>
      </w:r>
    </w:p>
    <w:p w14:paraId="48F23AE5" w14:textId="50D003C8" w:rsidR="00C14EDA" w:rsidRDefault="00C14EDA">
      <w:pPr>
        <w:rPr>
          <w:rFonts w:ascii="Arial" w:hAnsi="Arial" w:cs="Arial"/>
        </w:rPr>
      </w:pPr>
    </w:p>
    <w:p w14:paraId="5BC25704" w14:textId="2680C397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AA8BD6E" wp14:editId="0643A720">
                <wp:simplePos x="0" y="0"/>
                <wp:positionH relativeFrom="column">
                  <wp:posOffset>1854947</wp:posOffset>
                </wp:positionH>
                <wp:positionV relativeFrom="paragraph">
                  <wp:posOffset>739401</wp:posOffset>
                </wp:positionV>
                <wp:extent cx="3039782" cy="444500"/>
                <wp:effectExtent l="12700" t="12700" r="8255" b="12700"/>
                <wp:wrapNone/>
                <wp:docPr id="78584223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782" cy="444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0068E1" id="Rectangle 12" o:spid="_x0000_s1026" style="position:absolute;margin-left:146.05pt;margin-top:58.2pt;width:239.35pt;height: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6420F04A" wp14:editId="15A089AC">
            <wp:extent cx="5943600" cy="1923415"/>
            <wp:effectExtent l="0" t="0" r="0" b="0"/>
            <wp:docPr id="1484561415" name="Picture 8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561415" name="Picture 8" descr="A close-up of a dna tes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A1C35" w14:textId="014E6D7D" w:rsidR="00C14EDA" w:rsidRDefault="00C14EDA">
      <w:pPr>
        <w:rPr>
          <w:rFonts w:ascii="Arial" w:hAnsi="Arial" w:cs="Arial"/>
        </w:rPr>
      </w:pPr>
    </w:p>
    <w:p w14:paraId="5362CD56" w14:textId="29885A24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t>ULK1</w:t>
      </w:r>
    </w:p>
    <w:p w14:paraId="2B3FCBD3" w14:textId="78A4F0BB" w:rsidR="00C14EDA" w:rsidRDefault="00C14EDA">
      <w:pPr>
        <w:rPr>
          <w:rFonts w:ascii="Arial" w:hAnsi="Arial" w:cs="Arial"/>
        </w:rPr>
      </w:pPr>
    </w:p>
    <w:p w14:paraId="122766D6" w14:textId="5A3523EF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85BE92" wp14:editId="69350EBA">
                <wp:simplePos x="0" y="0"/>
                <wp:positionH relativeFrom="column">
                  <wp:posOffset>1395618</wp:posOffset>
                </wp:positionH>
                <wp:positionV relativeFrom="paragraph">
                  <wp:posOffset>938530</wp:posOffset>
                </wp:positionV>
                <wp:extent cx="3227780" cy="363071"/>
                <wp:effectExtent l="12700" t="12700" r="10795" b="18415"/>
                <wp:wrapNone/>
                <wp:docPr id="1127148505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7780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B19585" id="Rectangle 12" o:spid="_x0000_s1026" style="position:absolute;margin-left:109.9pt;margin-top:73.9pt;width:254.15pt;height:28.6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661181AE" wp14:editId="3738F0B6">
            <wp:extent cx="5943600" cy="1923415"/>
            <wp:effectExtent l="0" t="0" r="0" b="0"/>
            <wp:docPr id="1253087582" name="Picture 9" descr="A row of test tub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087582" name="Picture 9" descr="A row of test tubes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71A74" w14:textId="77777777" w:rsidR="00C14EDA" w:rsidRDefault="00C14EDA">
      <w:pPr>
        <w:rPr>
          <w:rFonts w:ascii="Arial" w:hAnsi="Arial" w:cs="Arial"/>
        </w:rPr>
      </w:pPr>
    </w:p>
    <w:p w14:paraId="76F5A320" w14:textId="033B3C28" w:rsidR="00C14EDA" w:rsidRDefault="00C14EDA">
      <w:pPr>
        <w:rPr>
          <w:rFonts w:ascii="Arial" w:hAnsi="Arial" w:cs="Arial"/>
        </w:rPr>
      </w:pPr>
    </w:p>
    <w:p w14:paraId="6EFCB329" w14:textId="6A1C4F0E" w:rsidR="00C14EDA" w:rsidRDefault="00C14EDA">
      <w:pPr>
        <w:rPr>
          <w:rFonts w:ascii="Arial" w:hAnsi="Arial" w:cs="Arial"/>
        </w:rPr>
      </w:pPr>
    </w:p>
    <w:p w14:paraId="0899FDB3" w14:textId="7F32ED85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HA</w:t>
      </w:r>
    </w:p>
    <w:p w14:paraId="2B67379C" w14:textId="05B0CFEB" w:rsid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B4DCFB6" wp14:editId="7A0BB042">
                <wp:simplePos x="0" y="0"/>
                <wp:positionH relativeFrom="column">
                  <wp:posOffset>1518397</wp:posOffset>
                </wp:positionH>
                <wp:positionV relativeFrom="paragraph">
                  <wp:posOffset>939165</wp:posOffset>
                </wp:positionV>
                <wp:extent cx="3174252" cy="363071"/>
                <wp:effectExtent l="12700" t="12700" r="13970" b="18415"/>
                <wp:wrapNone/>
                <wp:docPr id="848429585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4252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1B5138D" id="Rectangle 12" o:spid="_x0000_s1026" style="position:absolute;margin-left:119.55pt;margin-top:73.95pt;width:249.95pt;height:28.6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3949C0C9" wp14:editId="042EEB5B">
            <wp:extent cx="5943600" cy="1923415"/>
            <wp:effectExtent l="0" t="0" r="0" b="0"/>
            <wp:docPr id="389739172" name="Picture 10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739172" name="Picture 10" descr="A close-up of a dna test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7599D" w14:textId="77344EB8" w:rsidR="00C14EDA" w:rsidRDefault="00C14EDA">
      <w:pPr>
        <w:rPr>
          <w:rFonts w:ascii="Arial" w:hAnsi="Arial" w:cs="Arial"/>
        </w:rPr>
      </w:pPr>
    </w:p>
    <w:p w14:paraId="403A4E69" w14:textId="598D3125" w:rsidR="00C14EDA" w:rsidRDefault="00C14EDA">
      <w:pPr>
        <w:rPr>
          <w:rFonts w:ascii="Arial" w:hAnsi="Arial" w:cs="Arial"/>
        </w:rPr>
      </w:pPr>
      <w:r>
        <w:rPr>
          <w:rFonts w:ascii="Arial" w:hAnsi="Arial" w:cs="Arial"/>
        </w:rPr>
        <w:t xml:space="preserve">B-actin </w:t>
      </w:r>
    </w:p>
    <w:p w14:paraId="6C99372A" w14:textId="56ED0CAF" w:rsidR="00C14EDA" w:rsidRDefault="00C14EDA">
      <w:pPr>
        <w:rPr>
          <w:rFonts w:ascii="Arial" w:hAnsi="Arial" w:cs="Arial"/>
        </w:rPr>
      </w:pPr>
    </w:p>
    <w:p w14:paraId="37CB3E64" w14:textId="6B250BC9" w:rsidR="00C14EDA" w:rsidRPr="00C14EDA" w:rsidRDefault="0074353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2B1748" wp14:editId="16709475">
                <wp:simplePos x="0" y="0"/>
                <wp:positionH relativeFrom="column">
                  <wp:posOffset>1747371</wp:posOffset>
                </wp:positionH>
                <wp:positionV relativeFrom="paragraph">
                  <wp:posOffset>844139</wp:posOffset>
                </wp:positionV>
                <wp:extent cx="3174253" cy="363071"/>
                <wp:effectExtent l="12700" t="12700" r="13970" b="18415"/>
                <wp:wrapNone/>
                <wp:docPr id="1374384728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4253" cy="36307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CEF5E40" id="Rectangle 12" o:spid="_x0000_s1026" style="position:absolute;margin-left:137.6pt;margin-top:66.45pt;width:249.95pt;height:28.6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" filled="f" strokecolor="red" strokeweight="2.25pt"/>
            </w:pict>
          </mc:Fallback>
        </mc:AlternateContent>
      </w:r>
      <w:r w:rsidR="00C14EDA">
        <w:rPr>
          <w:rFonts w:ascii="Arial" w:hAnsi="Arial" w:cs="Arial"/>
          <w:noProof/>
        </w:rPr>
        <w:drawing>
          <wp:inline distT="0" distB="0" distL="0" distR="0" wp14:anchorId="0312FC39" wp14:editId="5715754D">
            <wp:extent cx="5943600" cy="3350260"/>
            <wp:effectExtent l="0" t="0" r="0" b="2540"/>
            <wp:docPr id="599160355" name="Picture 11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160355" name="Picture 11" descr="A close-up of a dna test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4EDA" w:rsidRPr="00C14ED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4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191A"/>
    <w:rsid w:val="002A1052"/>
    <w:rsid w:val="002B29CD"/>
    <w:rsid w:val="00330970"/>
    <w:rsid w:val="0042191A"/>
    <w:rsid w:val="004226F3"/>
    <w:rsid w:val="0046482F"/>
    <w:rsid w:val="005B35A0"/>
    <w:rsid w:val="006125F1"/>
    <w:rsid w:val="006870F7"/>
    <w:rsid w:val="00743534"/>
    <w:rsid w:val="008E2B8E"/>
    <w:rsid w:val="008E70D5"/>
    <w:rsid w:val="00A810DB"/>
    <w:rsid w:val="00B231C4"/>
    <w:rsid w:val="00B26D4F"/>
    <w:rsid w:val="00C14EDA"/>
    <w:rsid w:val="00D52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639693"/>
  <w15:chartTrackingRefBased/>
  <w15:docId w15:val="{25039B53-2FC1-2C4D-BE26-6F8901656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thesis heading 1"/>
    <w:basedOn w:val="Normal"/>
    <w:next w:val="Normal"/>
    <w:link w:val="Heading1Char"/>
    <w:uiPriority w:val="9"/>
    <w:qFormat/>
    <w:rsid w:val="006870F7"/>
    <w:pPr>
      <w:keepNext/>
      <w:keepLines/>
      <w:widowControl w:val="0"/>
      <w:autoSpaceDE w:val="0"/>
      <w:autoSpaceDN w:val="0"/>
      <w:spacing w:before="360" w:after="80"/>
      <w:outlineLvl w:val="0"/>
    </w:pPr>
    <w:rPr>
      <w:rFonts w:ascii="Arial" w:eastAsiaTheme="majorEastAsia" w:hAnsi="Arial" w:cstheme="majorBidi"/>
      <w:kern w:val="0"/>
      <w:sz w:val="40"/>
      <w:szCs w:val="4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hesis heading 1 Char"/>
    <w:basedOn w:val="DefaultParagraphFont"/>
    <w:link w:val="Heading1"/>
    <w:uiPriority w:val="9"/>
    <w:rsid w:val="006870F7"/>
    <w:rPr>
      <w:rFonts w:ascii="Arial" w:eastAsiaTheme="majorEastAsia" w:hAnsi="Arial" w:cstheme="majorBidi"/>
      <w:kern w:val="0"/>
      <w:sz w:val="40"/>
      <w:szCs w:val="4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13" Type="http://schemas.openxmlformats.org/officeDocument/2006/relationships/image" Target="media/image10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image" Target="media/image9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image" Target="media/image8.tif"/><Relationship Id="rId5" Type="http://schemas.openxmlformats.org/officeDocument/2006/relationships/image" Target="media/image2.tif"/><Relationship Id="rId15" Type="http://schemas.openxmlformats.org/officeDocument/2006/relationships/theme" Target="theme/theme1.xml"/><Relationship Id="rId10" Type="http://schemas.openxmlformats.org/officeDocument/2006/relationships/image" Target="media/image7.tif"/><Relationship Id="rId4" Type="http://schemas.openxmlformats.org/officeDocument/2006/relationships/image" Target="media/image1.tif"/><Relationship Id="rId9" Type="http://schemas.openxmlformats.org/officeDocument/2006/relationships/image" Target="media/image6.ti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7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Phaedra Ghazi</dc:creator>
  <cp:keywords/>
  <dc:description/>
  <cp:lastModifiedBy>Phaedra Ghazi</cp:lastModifiedBy>
  <cp:revision>2</cp:revision>
  <dcterms:created xsi:type="dcterms:W3CDTF">2024-08-07T17:09:00Z</dcterms:created>
  <dcterms:modified xsi:type="dcterms:W3CDTF">2024-08-07T18:09:00Z</dcterms:modified>
</cp:coreProperties>
</file>